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1015998" w14:textId="0FA87B68" w:rsidR="00EB410B" w:rsidRPr="00811BB3" w:rsidRDefault="00EB410B" w:rsidP="00EB410B">
      <w:pPr>
        <w:widowControl w:val="0"/>
        <w:autoSpaceDE w:val="0"/>
        <w:autoSpaceDN w:val="0"/>
        <w:ind w:left="532"/>
        <w:jc w:val="center"/>
        <w:outlineLvl w:val="0"/>
        <w:rPr>
          <w:b/>
          <w:bCs/>
          <w:color w:val="000000" w:themeColor="text1"/>
          <w:sz w:val="20"/>
          <w:szCs w:val="20"/>
          <w:lang w:bidi="ru-RU"/>
        </w:rPr>
      </w:pPr>
      <w:r w:rsidRPr="00811BB3">
        <w:rPr>
          <w:b/>
          <w:bCs/>
          <w:color w:val="000000" w:themeColor="text1"/>
          <w:sz w:val="20"/>
          <w:szCs w:val="20"/>
          <w:lang w:bidi="ru-RU"/>
        </w:rPr>
        <w:t>ФИНАНСОВЫЙ ОТЧЕТ</w:t>
      </w:r>
    </w:p>
    <w:p w14:paraId="6BD6F5D5" w14:textId="77777777" w:rsidR="00EB410B" w:rsidRPr="00811BB3" w:rsidRDefault="00EB410B" w:rsidP="00EB410B">
      <w:pPr>
        <w:widowControl w:val="0"/>
        <w:autoSpaceDE w:val="0"/>
        <w:autoSpaceDN w:val="0"/>
        <w:spacing w:before="3"/>
        <w:rPr>
          <w:b/>
          <w:color w:val="000000" w:themeColor="text1"/>
          <w:sz w:val="20"/>
          <w:szCs w:val="20"/>
          <w:lang w:bidi="ru-RU"/>
        </w:rPr>
      </w:pPr>
    </w:p>
    <w:tbl>
      <w:tblPr>
        <w:tblStyle w:val="TableNormal"/>
        <w:tblW w:w="1032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3"/>
        <w:gridCol w:w="7486"/>
      </w:tblGrid>
      <w:tr w:rsidR="008D5377" w:rsidRPr="00227174" w14:paraId="5A16B127" w14:textId="147A00CF" w:rsidTr="00227174">
        <w:trPr>
          <w:trHeight w:val="214"/>
        </w:trPr>
        <w:tc>
          <w:tcPr>
            <w:tcW w:w="2843" w:type="dxa"/>
          </w:tcPr>
          <w:p w14:paraId="30A1CF83" w14:textId="3C25DF51" w:rsidR="00CC1432" w:rsidRPr="00227174" w:rsidRDefault="00CC1432" w:rsidP="002E5D0D">
            <w:pPr>
              <w:spacing w:line="273" w:lineRule="exact"/>
              <w:ind w:left="141" w:right="141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Название организации Благополучателя</w:t>
            </w:r>
          </w:p>
        </w:tc>
        <w:tc>
          <w:tcPr>
            <w:tcW w:w="7485" w:type="dxa"/>
          </w:tcPr>
          <w:p w14:paraId="5E267DE9" w14:textId="52E44351" w:rsidR="00CC1432" w:rsidRPr="00227174" w:rsidRDefault="007423B1" w:rsidP="002E5D0D">
            <w:pPr>
              <w:spacing w:line="273" w:lineRule="exact"/>
              <w:ind w:left="141" w:right="141"/>
              <w:jc w:val="both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Б</w:t>
            </w:r>
            <w:r w:rsidR="00330D01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лаготворительный </w:t>
            </w: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Ф</w:t>
            </w:r>
            <w:r w:rsidR="00330D01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онд «</w:t>
            </w: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Банк еды Русь</w:t>
            </w:r>
            <w:r w:rsidR="00330D01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»</w:t>
            </w:r>
          </w:p>
        </w:tc>
      </w:tr>
      <w:tr w:rsidR="008D5377" w:rsidRPr="00227174" w14:paraId="3AEAD69E" w14:textId="20E9DB01" w:rsidTr="00227174">
        <w:trPr>
          <w:trHeight w:val="215"/>
        </w:trPr>
        <w:tc>
          <w:tcPr>
            <w:tcW w:w="2843" w:type="dxa"/>
          </w:tcPr>
          <w:p w14:paraId="33971DBB" w14:textId="003DDF54" w:rsidR="00CC1432" w:rsidRPr="00227174" w:rsidRDefault="00CC1432" w:rsidP="002E5D0D">
            <w:pPr>
              <w:spacing w:line="275" w:lineRule="exact"/>
              <w:ind w:left="141" w:right="141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 xml:space="preserve">Реквизиты Договора и Приложения к нему </w:t>
            </w:r>
          </w:p>
        </w:tc>
        <w:tc>
          <w:tcPr>
            <w:tcW w:w="7485" w:type="dxa"/>
          </w:tcPr>
          <w:p w14:paraId="2DD04BAD" w14:textId="38BD0603" w:rsidR="00CC1432" w:rsidRPr="00227174" w:rsidRDefault="00227174" w:rsidP="002E5D0D">
            <w:pPr>
              <w:spacing w:line="275" w:lineRule="exact"/>
              <w:ind w:left="141" w:right="141"/>
              <w:jc w:val="both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№ 69-08/24 от 15.08.2024</w:t>
            </w:r>
          </w:p>
        </w:tc>
      </w:tr>
      <w:tr w:rsidR="008D5377" w:rsidRPr="00227174" w14:paraId="4C8EA97F" w14:textId="3C4F6B36" w:rsidTr="00227174">
        <w:trPr>
          <w:trHeight w:val="214"/>
        </w:trPr>
        <w:tc>
          <w:tcPr>
            <w:tcW w:w="2843" w:type="dxa"/>
          </w:tcPr>
          <w:p w14:paraId="5E3839C6" w14:textId="718C93AC" w:rsidR="00CC1432" w:rsidRPr="00227174" w:rsidRDefault="00CC1432" w:rsidP="002E5D0D">
            <w:pPr>
              <w:spacing w:line="273" w:lineRule="exact"/>
              <w:ind w:left="141" w:right="141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Срок действия Договора</w:t>
            </w:r>
          </w:p>
        </w:tc>
        <w:tc>
          <w:tcPr>
            <w:tcW w:w="7485" w:type="dxa"/>
          </w:tcPr>
          <w:p w14:paraId="6ABC8E73" w14:textId="4C7B0801" w:rsidR="00CC1432" w:rsidRPr="00227174" w:rsidRDefault="00227174" w:rsidP="002E5D0D">
            <w:pPr>
              <w:spacing w:line="273" w:lineRule="exact"/>
              <w:ind w:left="141" w:right="141"/>
              <w:jc w:val="both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15.08.2024</w:t>
            </w:r>
          </w:p>
        </w:tc>
      </w:tr>
      <w:tr w:rsidR="008D5377" w:rsidRPr="00227174" w14:paraId="31A4DDCB" w14:textId="5D615B1E" w:rsidTr="00227174">
        <w:trPr>
          <w:trHeight w:val="214"/>
        </w:trPr>
        <w:tc>
          <w:tcPr>
            <w:tcW w:w="2843" w:type="dxa"/>
          </w:tcPr>
          <w:p w14:paraId="18094EC5" w14:textId="3F1F8DBA" w:rsidR="00CC1432" w:rsidRPr="00227174" w:rsidRDefault="00CC1432" w:rsidP="009C4A71">
            <w:pPr>
              <w:spacing w:line="273" w:lineRule="exact"/>
              <w:ind w:left="141" w:right="141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Срок реализации Проекта</w:t>
            </w:r>
          </w:p>
        </w:tc>
        <w:tc>
          <w:tcPr>
            <w:tcW w:w="7485" w:type="dxa"/>
          </w:tcPr>
          <w:p w14:paraId="6364A34C" w14:textId="19F96A12" w:rsidR="00CC1432" w:rsidRPr="00227174" w:rsidRDefault="00227174" w:rsidP="009C4A71">
            <w:pPr>
              <w:spacing w:line="273" w:lineRule="exact"/>
              <w:ind w:left="141" w:right="141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07.10.2024</w:t>
            </w:r>
          </w:p>
        </w:tc>
      </w:tr>
      <w:tr w:rsidR="008D5377" w:rsidRPr="00227174" w14:paraId="0F8970B9" w14:textId="26D9914C" w:rsidTr="00227174">
        <w:trPr>
          <w:trHeight w:val="545"/>
        </w:trPr>
        <w:tc>
          <w:tcPr>
            <w:tcW w:w="10329" w:type="dxa"/>
            <w:gridSpan w:val="2"/>
          </w:tcPr>
          <w:p w14:paraId="1D01F5D5" w14:textId="6F39951E" w:rsidR="00CC1432" w:rsidRPr="00227174" w:rsidRDefault="00CC1432" w:rsidP="00CC1432">
            <w:pPr>
              <w:spacing w:line="273" w:lineRule="exact"/>
              <w:ind w:right="-36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Вс</w:t>
            </w:r>
            <w:r w:rsidR="006E4BD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его получе</w:t>
            </w:r>
            <w:r w:rsidR="00F4545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но </w:t>
            </w:r>
            <w:r w:rsidR="00F8411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от МКК КРЕДИТ ЛАЙН ООО </w:t>
            </w:r>
            <w:r w:rsidR="00F4545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по </w:t>
            </w: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Договору благотв</w:t>
            </w:r>
            <w:r w:rsidR="00F4545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орительного пожертвования </w:t>
            </w:r>
            <w:r w:rsidR="00F8411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№ 69-08/24 от </w:t>
            </w:r>
            <w:proofErr w:type="gramStart"/>
            <w:r w:rsidR="00F8411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15.08.2024</w:t>
            </w:r>
            <w:r w:rsid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</w:t>
            </w:r>
            <w:r w:rsidR="00F8411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71</w:t>
            </w:r>
            <w:proofErr w:type="gramEnd"/>
            <w:r w:rsidR="00F8411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 959,58 руб.</w:t>
            </w:r>
            <w:r w:rsidR="00F84114"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br/>
            </w:r>
          </w:p>
          <w:p w14:paraId="03A7DFAA" w14:textId="6F409F07" w:rsidR="00CC1432" w:rsidRPr="00227174" w:rsidRDefault="00CC1432" w:rsidP="00CC1432">
            <w:pPr>
              <w:spacing w:line="273" w:lineRule="exact"/>
              <w:ind w:right="-36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</w:t>
            </w:r>
          </w:p>
        </w:tc>
      </w:tr>
    </w:tbl>
    <w:p w14:paraId="655E70FF" w14:textId="77777777" w:rsidR="001D0030" w:rsidRDefault="001D0030" w:rsidP="00EB410B">
      <w:pPr>
        <w:widowControl w:val="0"/>
        <w:autoSpaceDE w:val="0"/>
        <w:autoSpaceDN w:val="0"/>
        <w:spacing w:before="75"/>
        <w:ind w:left="532"/>
        <w:jc w:val="center"/>
        <w:outlineLvl w:val="0"/>
        <w:rPr>
          <w:b/>
          <w:bCs/>
          <w:color w:val="000000" w:themeColor="text1"/>
          <w:sz w:val="18"/>
          <w:szCs w:val="18"/>
          <w:lang w:bidi="ru-RU"/>
        </w:rPr>
      </w:pPr>
    </w:p>
    <w:p w14:paraId="4CB413BE" w14:textId="77777777" w:rsidR="00EB4A29" w:rsidRDefault="00EB4A29" w:rsidP="00EB410B">
      <w:pPr>
        <w:widowControl w:val="0"/>
        <w:autoSpaceDE w:val="0"/>
        <w:autoSpaceDN w:val="0"/>
        <w:spacing w:before="75"/>
        <w:ind w:left="532"/>
        <w:jc w:val="center"/>
        <w:outlineLvl w:val="0"/>
        <w:rPr>
          <w:b/>
          <w:bCs/>
          <w:color w:val="000000" w:themeColor="text1"/>
          <w:sz w:val="18"/>
          <w:szCs w:val="18"/>
          <w:lang w:bidi="ru-RU"/>
        </w:rPr>
      </w:pPr>
    </w:p>
    <w:p w14:paraId="5B5E8CC0" w14:textId="77777777" w:rsidR="00EB410B" w:rsidRPr="00227174" w:rsidRDefault="00EB410B" w:rsidP="00EB410B">
      <w:pPr>
        <w:widowControl w:val="0"/>
        <w:autoSpaceDE w:val="0"/>
        <w:autoSpaceDN w:val="0"/>
        <w:spacing w:before="75"/>
        <w:ind w:left="532"/>
        <w:jc w:val="center"/>
        <w:outlineLvl w:val="0"/>
        <w:rPr>
          <w:b/>
          <w:bCs/>
          <w:color w:val="000000" w:themeColor="text1"/>
          <w:sz w:val="22"/>
          <w:szCs w:val="22"/>
          <w:lang w:bidi="ru-RU"/>
        </w:rPr>
      </w:pPr>
      <w:r w:rsidRPr="00227174">
        <w:rPr>
          <w:b/>
          <w:bCs/>
          <w:color w:val="000000" w:themeColor="text1"/>
          <w:sz w:val="22"/>
          <w:szCs w:val="22"/>
          <w:lang w:bidi="ru-RU"/>
        </w:rPr>
        <w:t>ОПИСЬ РАСХОДОВ</w:t>
      </w:r>
    </w:p>
    <w:p w14:paraId="66D4D031" w14:textId="77777777" w:rsidR="00EB410B" w:rsidRPr="00227174" w:rsidRDefault="00EB410B" w:rsidP="00EB410B">
      <w:pPr>
        <w:widowControl w:val="0"/>
        <w:autoSpaceDE w:val="0"/>
        <w:autoSpaceDN w:val="0"/>
        <w:rPr>
          <w:b/>
          <w:color w:val="000000" w:themeColor="text1"/>
          <w:sz w:val="22"/>
          <w:szCs w:val="22"/>
          <w:lang w:bidi="ru-RU"/>
        </w:rPr>
      </w:pPr>
    </w:p>
    <w:tbl>
      <w:tblPr>
        <w:tblStyle w:val="TableNormal"/>
        <w:tblW w:w="103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4"/>
        <w:gridCol w:w="2429"/>
        <w:gridCol w:w="1458"/>
        <w:gridCol w:w="1554"/>
        <w:gridCol w:w="2938"/>
      </w:tblGrid>
      <w:tr w:rsidR="006E7A47" w:rsidRPr="00227174" w14:paraId="78669151" w14:textId="77777777" w:rsidTr="00667022">
        <w:trPr>
          <w:trHeight w:val="741"/>
        </w:trPr>
        <w:tc>
          <w:tcPr>
            <w:tcW w:w="1944" w:type="dxa"/>
            <w:vAlign w:val="center"/>
          </w:tcPr>
          <w:p w14:paraId="0D43DB32" w14:textId="77777777" w:rsidR="006E7A47" w:rsidRPr="00227174" w:rsidRDefault="006E7A47" w:rsidP="009C4A71">
            <w:pPr>
              <w:spacing w:before="135"/>
              <w:ind w:left="151" w:right="124" w:hanging="10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Статья</w:t>
            </w:r>
            <w:proofErr w:type="spellEnd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 xml:space="preserve"> </w:t>
            </w: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расходов</w:t>
            </w:r>
            <w:proofErr w:type="spellEnd"/>
          </w:p>
        </w:tc>
        <w:tc>
          <w:tcPr>
            <w:tcW w:w="2429" w:type="dxa"/>
            <w:vAlign w:val="center"/>
          </w:tcPr>
          <w:p w14:paraId="7F3CB625" w14:textId="0AF9A8C3" w:rsidR="006E7A47" w:rsidRPr="00227174" w:rsidRDefault="006E7A47" w:rsidP="005B1FAF">
            <w:pPr>
              <w:spacing w:before="135"/>
              <w:ind w:left="5" w:hanging="5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Наимено</w:t>
            </w:r>
            <w:proofErr w:type="spellEnd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в</w:t>
            </w: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ание</w:t>
            </w:r>
            <w:proofErr w:type="spellEnd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 xml:space="preserve"> </w:t>
            </w:r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br/>
            </w: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расхода</w:t>
            </w:r>
            <w:proofErr w:type="spellEnd"/>
          </w:p>
        </w:tc>
        <w:tc>
          <w:tcPr>
            <w:tcW w:w="1458" w:type="dxa"/>
            <w:vAlign w:val="center"/>
          </w:tcPr>
          <w:p w14:paraId="5724B75B" w14:textId="1811A276" w:rsidR="006E7A47" w:rsidRPr="006E7A47" w:rsidRDefault="006E7A47" w:rsidP="005B1FAF">
            <w:pPr>
              <w:spacing w:before="135"/>
              <w:ind w:left="110" w:right="83" w:hanging="49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№ п/п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, дата</w:t>
            </w:r>
          </w:p>
        </w:tc>
        <w:tc>
          <w:tcPr>
            <w:tcW w:w="1554" w:type="dxa"/>
            <w:vAlign w:val="center"/>
          </w:tcPr>
          <w:p w14:paraId="75869CB5" w14:textId="28B494C0" w:rsidR="006E7A47" w:rsidRPr="00227174" w:rsidRDefault="006E7A47" w:rsidP="005B1FAF">
            <w:pPr>
              <w:ind w:left="104" w:right="82" w:firstLine="4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Сумма</w:t>
            </w:r>
            <w:proofErr w:type="spellEnd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 xml:space="preserve">, </w:t>
            </w:r>
            <w:proofErr w:type="spellStart"/>
            <w:r w:rsidRPr="00227174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рубли</w:t>
            </w:r>
            <w:proofErr w:type="spellEnd"/>
          </w:p>
        </w:tc>
        <w:tc>
          <w:tcPr>
            <w:tcW w:w="2938" w:type="dxa"/>
            <w:vAlign w:val="center"/>
          </w:tcPr>
          <w:p w14:paraId="4836C669" w14:textId="77777777" w:rsidR="006E7A47" w:rsidRPr="00227174" w:rsidRDefault="006E7A47">
            <w:pPr>
              <w:spacing w:line="276" w:lineRule="exact"/>
              <w:ind w:left="405" w:right="40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Тип, № и дата подтверждающих финансовых документов</w:t>
            </w:r>
          </w:p>
        </w:tc>
      </w:tr>
      <w:tr w:rsidR="006E7A47" w:rsidRPr="00227174" w14:paraId="60C67292" w14:textId="77777777" w:rsidTr="00667022">
        <w:trPr>
          <w:trHeight w:val="574"/>
        </w:trPr>
        <w:tc>
          <w:tcPr>
            <w:tcW w:w="1944" w:type="dxa"/>
            <w:vAlign w:val="center"/>
          </w:tcPr>
          <w:p w14:paraId="4E0355D9" w14:textId="49D22963" w:rsidR="006E7A47" w:rsidRPr="00227174" w:rsidRDefault="006E7A47" w:rsidP="009502B5">
            <w:pPr>
              <w:spacing w:before="135"/>
              <w:ind w:right="124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1. Продукты питания</w:t>
            </w:r>
          </w:p>
        </w:tc>
        <w:tc>
          <w:tcPr>
            <w:tcW w:w="2429" w:type="dxa"/>
            <w:vAlign w:val="center"/>
          </w:tcPr>
          <w:p w14:paraId="71014DFB" w14:textId="407C3305" w:rsidR="006E7A47" w:rsidRPr="00227174" w:rsidRDefault="006E7A47" w:rsidP="00D96524">
            <w:pPr>
              <w:spacing w:before="135"/>
              <w:ind w:left="5" w:hanging="5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Закупка продуктов в Оренбург</w:t>
            </w:r>
          </w:p>
        </w:tc>
        <w:tc>
          <w:tcPr>
            <w:tcW w:w="1458" w:type="dxa"/>
            <w:vAlign w:val="center"/>
          </w:tcPr>
          <w:p w14:paraId="5A198274" w14:textId="33D622F8" w:rsidR="006E7A47" w:rsidRPr="00227174" w:rsidRDefault="00260584" w:rsidP="00AB1739">
            <w:pPr>
              <w:spacing w:before="135"/>
              <w:ind w:left="110" w:right="83" w:hanging="49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1517 от 03.10.24</w:t>
            </w:r>
          </w:p>
        </w:tc>
        <w:tc>
          <w:tcPr>
            <w:tcW w:w="1554" w:type="dxa"/>
            <w:vAlign w:val="center"/>
          </w:tcPr>
          <w:p w14:paraId="05A89090" w14:textId="6E491FED" w:rsidR="006E7A47" w:rsidRPr="00227174" w:rsidRDefault="006E7A47" w:rsidP="00322523">
            <w:pPr>
              <w:ind w:right="82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22</w:t>
            </w: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106,70</w:t>
            </w:r>
          </w:p>
        </w:tc>
        <w:tc>
          <w:tcPr>
            <w:tcW w:w="2938" w:type="dxa"/>
            <w:vAlign w:val="center"/>
          </w:tcPr>
          <w:p w14:paraId="2EBE977D" w14:textId="1DCA328B" w:rsidR="006E7A47" w:rsidRPr="00227174" w:rsidRDefault="006E7A47" w:rsidP="003067B6">
            <w:pPr>
              <w:spacing w:line="276" w:lineRule="exact"/>
              <w:ind w:right="400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УПД №</w:t>
            </w:r>
            <w:r w:rsidRPr="0022717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R981367658-H60487825996</w:t>
            </w: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от 04.10.24</w:t>
            </w:r>
          </w:p>
        </w:tc>
      </w:tr>
      <w:tr w:rsidR="006E7A47" w:rsidRPr="00227174" w14:paraId="3C801365" w14:textId="77777777" w:rsidTr="00667022">
        <w:trPr>
          <w:trHeight w:val="574"/>
        </w:trPr>
        <w:tc>
          <w:tcPr>
            <w:tcW w:w="1944" w:type="dxa"/>
            <w:vAlign w:val="center"/>
          </w:tcPr>
          <w:p w14:paraId="7E2B64C7" w14:textId="0FF43879" w:rsidR="006E7A47" w:rsidRPr="006E7A47" w:rsidRDefault="006E7A47" w:rsidP="0011060C">
            <w:pPr>
              <w:spacing w:before="135"/>
              <w:ind w:right="124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6E7A47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Продукты питания</w:t>
            </w:r>
          </w:p>
        </w:tc>
        <w:tc>
          <w:tcPr>
            <w:tcW w:w="2429" w:type="dxa"/>
            <w:vAlign w:val="center"/>
          </w:tcPr>
          <w:p w14:paraId="61C63375" w14:textId="0C89D25E" w:rsidR="006E7A47" w:rsidRPr="00227174" w:rsidRDefault="006E7A47" w:rsidP="00D96524">
            <w:pPr>
              <w:spacing w:before="135"/>
              <w:ind w:left="5" w:hanging="5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Закупка продуктов в Оренбург</w:t>
            </w:r>
          </w:p>
        </w:tc>
        <w:tc>
          <w:tcPr>
            <w:tcW w:w="1458" w:type="dxa"/>
            <w:vAlign w:val="center"/>
          </w:tcPr>
          <w:p w14:paraId="0BB0F170" w14:textId="51637BEA" w:rsidR="006E7A47" w:rsidRPr="00227174" w:rsidRDefault="005E4C23" w:rsidP="0011060C">
            <w:pPr>
              <w:spacing w:before="135"/>
              <w:ind w:left="110" w:right="83" w:hanging="49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1516 от 03.10.24</w:t>
            </w:r>
            <w:bookmarkStart w:id="0" w:name="_GoBack"/>
            <w:bookmarkEnd w:id="0"/>
          </w:p>
        </w:tc>
        <w:tc>
          <w:tcPr>
            <w:tcW w:w="1554" w:type="dxa"/>
            <w:vAlign w:val="center"/>
          </w:tcPr>
          <w:p w14:paraId="765E6728" w14:textId="08DD848B" w:rsidR="006E7A47" w:rsidRPr="00227174" w:rsidRDefault="006E7A47" w:rsidP="00322523">
            <w:pPr>
              <w:ind w:right="82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45</w:t>
            </w:r>
            <w:r w:rsidRPr="006E7A47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263,01</w:t>
            </w:r>
          </w:p>
        </w:tc>
        <w:tc>
          <w:tcPr>
            <w:tcW w:w="2938" w:type="dxa"/>
            <w:vAlign w:val="center"/>
          </w:tcPr>
          <w:p w14:paraId="1EA86038" w14:textId="7C593693" w:rsidR="006E7A47" w:rsidRPr="00227174" w:rsidRDefault="006E7A47" w:rsidP="0011060C">
            <w:pPr>
              <w:spacing w:line="276" w:lineRule="exact"/>
              <w:ind w:right="400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УПД №</w:t>
            </w:r>
            <w:r>
              <w:t xml:space="preserve"> </w:t>
            </w:r>
            <w:r w:rsidRPr="006E7A47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0907070911</w:t>
            </w: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 xml:space="preserve"> от 04.10.24</w:t>
            </w:r>
          </w:p>
        </w:tc>
      </w:tr>
      <w:tr w:rsidR="006E7A47" w:rsidRPr="00227174" w14:paraId="09BC355C" w14:textId="77777777" w:rsidTr="00667022">
        <w:trPr>
          <w:trHeight w:val="494"/>
        </w:trPr>
        <w:tc>
          <w:tcPr>
            <w:tcW w:w="1944" w:type="dxa"/>
          </w:tcPr>
          <w:p w14:paraId="787764C4" w14:textId="2EBE059E" w:rsidR="006E7A47" w:rsidRPr="00227174" w:rsidRDefault="006E7A47" w:rsidP="001D565F">
            <w:pPr>
              <w:spacing w:line="273" w:lineRule="exact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3. Пакеты-майки</w:t>
            </w:r>
          </w:p>
        </w:tc>
        <w:tc>
          <w:tcPr>
            <w:tcW w:w="2429" w:type="dxa"/>
          </w:tcPr>
          <w:p w14:paraId="1761AF23" w14:textId="45CDC81A" w:rsidR="006E7A47" w:rsidRPr="00227174" w:rsidRDefault="00322523" w:rsidP="002E2C0A">
            <w:pP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Для наборов Оренбург</w:t>
            </w:r>
          </w:p>
        </w:tc>
        <w:tc>
          <w:tcPr>
            <w:tcW w:w="1458" w:type="dxa"/>
          </w:tcPr>
          <w:p w14:paraId="198895FA" w14:textId="4F996592" w:rsidR="006E7A47" w:rsidRPr="00227174" w:rsidRDefault="00260584" w:rsidP="00AB1739">
            <w:pPr>
              <w:ind w:left="138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1525 от 04.10.24</w:t>
            </w:r>
          </w:p>
        </w:tc>
        <w:tc>
          <w:tcPr>
            <w:tcW w:w="1554" w:type="dxa"/>
          </w:tcPr>
          <w:p w14:paraId="7E85F4DA" w14:textId="7DA6FB6E" w:rsidR="006E7A47" w:rsidRPr="006E7A47" w:rsidRDefault="006E7A47" w:rsidP="0032252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</w:t>
            </w:r>
            <w:r w:rsidRPr="006E7A47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038,00</w:t>
            </w:r>
          </w:p>
        </w:tc>
        <w:tc>
          <w:tcPr>
            <w:tcW w:w="2938" w:type="dxa"/>
          </w:tcPr>
          <w:p w14:paraId="740F4AF9" w14:textId="25BAFF81" w:rsidR="006E7A47" w:rsidRPr="00227174" w:rsidRDefault="00322523" w:rsidP="00322523">
            <w:pP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Счет №18830869 от 04.10.24</w:t>
            </w:r>
          </w:p>
        </w:tc>
      </w:tr>
      <w:tr w:rsidR="006E7A47" w:rsidRPr="00227174" w14:paraId="28CB8DA8" w14:textId="77777777" w:rsidTr="00667022">
        <w:trPr>
          <w:trHeight w:val="120"/>
        </w:trPr>
        <w:tc>
          <w:tcPr>
            <w:tcW w:w="1944" w:type="dxa"/>
          </w:tcPr>
          <w:p w14:paraId="1457CA7D" w14:textId="11EA4827" w:rsidR="006E7A47" w:rsidRPr="0040762B" w:rsidRDefault="0040762B" w:rsidP="009502B5">
            <w:pP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40762B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4.</w:t>
            </w:r>
            <w:r w:rsidR="00C66CD0">
              <w:t xml:space="preserve"> </w:t>
            </w:r>
            <w:r w:rsidR="00C66CD0" w:rsidRPr="00C66CD0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Курьерские услуги</w:t>
            </w:r>
          </w:p>
        </w:tc>
        <w:tc>
          <w:tcPr>
            <w:tcW w:w="2429" w:type="dxa"/>
          </w:tcPr>
          <w:p w14:paraId="06FFDC81" w14:textId="0454AEB4" w:rsidR="006E7A47" w:rsidRPr="00227174" w:rsidRDefault="00C66CD0" w:rsidP="007A391B">
            <w:pP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C66CD0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Курьерские услуги</w:t>
            </w:r>
          </w:p>
        </w:tc>
        <w:tc>
          <w:tcPr>
            <w:tcW w:w="1458" w:type="dxa"/>
          </w:tcPr>
          <w:p w14:paraId="20BAF218" w14:textId="59C49CC8" w:rsidR="006E7A47" w:rsidRPr="00227174" w:rsidRDefault="00260584" w:rsidP="00AB1739">
            <w:pPr>
              <w:ind w:left="138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6058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1520 от 04.10.2024</w:t>
            </w:r>
          </w:p>
        </w:tc>
        <w:tc>
          <w:tcPr>
            <w:tcW w:w="1554" w:type="dxa"/>
          </w:tcPr>
          <w:p w14:paraId="22AB3777" w14:textId="0D52CEDF" w:rsidR="006E7A47" w:rsidRPr="00227174" w:rsidRDefault="00B94095" w:rsidP="00322523">
            <w:pPr>
              <w:ind w:left="138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3</w:t>
            </w:r>
            <w:r w:rsidR="00C66CD0" w:rsidRPr="00C66CD0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551,87</w:t>
            </w:r>
          </w:p>
        </w:tc>
        <w:tc>
          <w:tcPr>
            <w:tcW w:w="2938" w:type="dxa"/>
          </w:tcPr>
          <w:p w14:paraId="1D7B9338" w14:textId="118435E0" w:rsidR="006E7A47" w:rsidRPr="00227174" w:rsidRDefault="00260584" w:rsidP="003067B6">
            <w:pPr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260584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Платёжное поручение № 1520 от 04.10.2024</w:t>
            </w:r>
          </w:p>
        </w:tc>
      </w:tr>
      <w:tr w:rsidR="006E7A47" w:rsidRPr="00227174" w14:paraId="4541CE65" w14:textId="77777777" w:rsidTr="00667022">
        <w:trPr>
          <w:trHeight w:val="514"/>
        </w:trPr>
        <w:tc>
          <w:tcPr>
            <w:tcW w:w="1944" w:type="dxa"/>
          </w:tcPr>
          <w:p w14:paraId="3019610C" w14:textId="25F4D5BD" w:rsidR="006E7A47" w:rsidRPr="00227174" w:rsidRDefault="006E7A47" w:rsidP="00667022">
            <w:pPr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  <w:r w:rsidRPr="00227174"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  <w:t>ИТОГО:</w:t>
            </w:r>
          </w:p>
        </w:tc>
        <w:tc>
          <w:tcPr>
            <w:tcW w:w="2429" w:type="dxa"/>
          </w:tcPr>
          <w:p w14:paraId="58ACD170" w14:textId="77777777" w:rsidR="006E7A47" w:rsidRPr="00227174" w:rsidRDefault="006E7A47" w:rsidP="003745E1">
            <w:pPr>
              <w:ind w:left="138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</w:p>
        </w:tc>
        <w:tc>
          <w:tcPr>
            <w:tcW w:w="1458" w:type="dxa"/>
          </w:tcPr>
          <w:p w14:paraId="78EBABD9" w14:textId="77777777" w:rsidR="006E7A47" w:rsidRPr="00227174" w:rsidRDefault="006E7A47" w:rsidP="003745E1">
            <w:pPr>
              <w:ind w:left="138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</w:p>
        </w:tc>
        <w:tc>
          <w:tcPr>
            <w:tcW w:w="1554" w:type="dxa"/>
          </w:tcPr>
          <w:p w14:paraId="3C70438B" w14:textId="1FED874C" w:rsidR="006E7A47" w:rsidRPr="00227174" w:rsidRDefault="00667022" w:rsidP="002B739B">
            <w:pPr>
              <w:ind w:left="138"/>
              <w:jc w:val="center"/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</w:pPr>
            <w:r w:rsidRPr="00667022">
              <w:rPr>
                <w:rFonts w:ascii="Times New Roman" w:hAnsi="Times New Roman" w:cs="Times New Roman"/>
                <w:color w:val="000000" w:themeColor="text1"/>
                <w:lang w:val="ru-RU" w:bidi="ru-RU"/>
              </w:rPr>
              <w:t>71 959,58</w:t>
            </w:r>
          </w:p>
        </w:tc>
        <w:tc>
          <w:tcPr>
            <w:tcW w:w="2938" w:type="dxa"/>
          </w:tcPr>
          <w:p w14:paraId="39DBEDE2" w14:textId="02AA6BD4" w:rsidR="006E7A47" w:rsidRPr="00227174" w:rsidRDefault="006E7A47" w:rsidP="001D0030">
            <w:pPr>
              <w:ind w:left="138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 w:bidi="ru-RU"/>
              </w:rPr>
            </w:pPr>
          </w:p>
        </w:tc>
      </w:tr>
    </w:tbl>
    <w:p w14:paraId="0897C3A0" w14:textId="77777777" w:rsidR="00EB410B" w:rsidRPr="00227174" w:rsidRDefault="00EB410B" w:rsidP="00EB410B">
      <w:pPr>
        <w:widowControl w:val="0"/>
        <w:autoSpaceDE w:val="0"/>
        <w:autoSpaceDN w:val="0"/>
        <w:rPr>
          <w:b/>
          <w:color w:val="000000" w:themeColor="text1"/>
          <w:sz w:val="22"/>
          <w:szCs w:val="22"/>
          <w:lang w:bidi="ru-RU"/>
        </w:rPr>
      </w:pPr>
    </w:p>
    <w:p w14:paraId="3CC507EE" w14:textId="77777777" w:rsidR="00575BAB" w:rsidRPr="00227174" w:rsidRDefault="00575BAB" w:rsidP="00EB410B">
      <w:pPr>
        <w:widowControl w:val="0"/>
        <w:autoSpaceDE w:val="0"/>
        <w:autoSpaceDN w:val="0"/>
        <w:rPr>
          <w:b/>
          <w:color w:val="000000" w:themeColor="text1"/>
          <w:sz w:val="22"/>
          <w:szCs w:val="22"/>
          <w:lang w:bidi="ru-RU"/>
        </w:rPr>
      </w:pPr>
    </w:p>
    <w:p w14:paraId="413876D0" w14:textId="77777777" w:rsidR="00EB410B" w:rsidRPr="00227174" w:rsidRDefault="00EB410B" w:rsidP="00EB410B">
      <w:pPr>
        <w:widowControl w:val="0"/>
        <w:autoSpaceDE w:val="0"/>
        <w:autoSpaceDN w:val="0"/>
        <w:spacing w:before="3"/>
        <w:rPr>
          <w:b/>
          <w:color w:val="000000" w:themeColor="text1"/>
          <w:sz w:val="22"/>
          <w:szCs w:val="22"/>
          <w:lang w:bidi="ru-RU"/>
        </w:rPr>
      </w:pPr>
    </w:p>
    <w:p w14:paraId="2E32F16A" w14:textId="22DE147F" w:rsidR="00EB410B" w:rsidRPr="00227174" w:rsidRDefault="00EB410B" w:rsidP="00EB410B">
      <w:pPr>
        <w:widowControl w:val="0"/>
        <w:tabs>
          <w:tab w:val="left" w:pos="2873"/>
          <w:tab w:val="left" w:pos="5448"/>
        </w:tabs>
        <w:autoSpaceDE w:val="0"/>
        <w:autoSpaceDN w:val="0"/>
        <w:spacing w:before="1"/>
        <w:ind w:left="532"/>
        <w:rPr>
          <w:b/>
          <w:color w:val="000000" w:themeColor="text1"/>
          <w:sz w:val="22"/>
          <w:szCs w:val="22"/>
          <w:lang w:bidi="ru-RU"/>
        </w:rPr>
      </w:pPr>
      <w:r w:rsidRPr="00227174">
        <w:rPr>
          <w:b/>
          <w:color w:val="000000" w:themeColor="text1"/>
          <w:sz w:val="22"/>
          <w:szCs w:val="22"/>
          <w:lang w:bidi="ru-RU"/>
        </w:rPr>
        <w:t>Подпись</w:t>
      </w:r>
      <w:r w:rsidRPr="00227174">
        <w:rPr>
          <w:b/>
          <w:color w:val="000000" w:themeColor="text1"/>
          <w:spacing w:val="-5"/>
          <w:sz w:val="22"/>
          <w:szCs w:val="22"/>
          <w:lang w:bidi="ru-RU"/>
        </w:rPr>
        <w:t xml:space="preserve"> </w:t>
      </w:r>
      <w:r w:rsidR="00575BAB" w:rsidRPr="00227174">
        <w:rPr>
          <w:b/>
          <w:color w:val="000000" w:themeColor="text1"/>
          <w:sz w:val="22"/>
          <w:szCs w:val="22"/>
          <w:lang w:bidi="ru-RU"/>
        </w:rPr>
        <w:t xml:space="preserve">бухгалтера Гришина Е.Ю. </w:t>
      </w:r>
      <w:r w:rsidRPr="00227174">
        <w:rPr>
          <w:b/>
          <w:color w:val="000000" w:themeColor="text1"/>
          <w:sz w:val="22"/>
          <w:szCs w:val="22"/>
          <w:lang w:bidi="ru-RU"/>
        </w:rPr>
        <w:t>(</w:t>
      </w:r>
      <w:r w:rsidR="009433F4" w:rsidRPr="00227174">
        <w:rPr>
          <w:b/>
          <w:color w:val="000000" w:themeColor="text1"/>
          <w:sz w:val="22"/>
          <w:szCs w:val="22"/>
          <w:lang w:bidi="ru-RU"/>
        </w:rPr>
        <w:t>____________________</w:t>
      </w:r>
      <w:r w:rsidRPr="00227174">
        <w:rPr>
          <w:b/>
          <w:color w:val="000000" w:themeColor="text1"/>
          <w:sz w:val="22"/>
          <w:szCs w:val="22"/>
          <w:lang w:bidi="ru-RU"/>
        </w:rPr>
        <w:t>)</w:t>
      </w:r>
    </w:p>
    <w:p w14:paraId="1D26C3AA" w14:textId="0124325A" w:rsidR="00D914A1" w:rsidRPr="00227174" w:rsidRDefault="00D914A1" w:rsidP="00575BAB">
      <w:pPr>
        <w:widowControl w:val="0"/>
        <w:autoSpaceDE w:val="0"/>
        <w:autoSpaceDN w:val="0"/>
        <w:spacing w:before="75"/>
        <w:rPr>
          <w:color w:val="000000" w:themeColor="text1"/>
          <w:sz w:val="22"/>
          <w:szCs w:val="22"/>
          <w:lang w:bidi="ru-RU"/>
        </w:rPr>
      </w:pPr>
    </w:p>
    <w:sectPr w:rsidR="00D914A1" w:rsidRPr="00227174" w:rsidSect="00811BB3">
      <w:headerReference w:type="default" r:id="rId8"/>
      <w:pgSz w:w="12240" w:h="15840"/>
      <w:pgMar w:top="1134" w:right="850" w:bottom="851" w:left="1701" w:header="720" w:footer="2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426B0" w14:textId="77777777" w:rsidR="00182D6D" w:rsidRDefault="00182D6D">
      <w:r>
        <w:separator/>
      </w:r>
    </w:p>
  </w:endnote>
  <w:endnote w:type="continuationSeparator" w:id="0">
    <w:p w14:paraId="2D5687F1" w14:textId="77777777" w:rsidR="00182D6D" w:rsidRDefault="0018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C9AA0" w14:textId="77777777" w:rsidR="00182D6D" w:rsidRDefault="00182D6D">
      <w:r>
        <w:separator/>
      </w:r>
    </w:p>
  </w:footnote>
  <w:footnote w:type="continuationSeparator" w:id="0">
    <w:p w14:paraId="2105EC24" w14:textId="77777777" w:rsidR="00182D6D" w:rsidRDefault="0018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9B32C" w14:textId="5A9E6F0F" w:rsidR="007739EB" w:rsidRDefault="007739E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1700"/>
    <w:multiLevelType w:val="hybridMultilevel"/>
    <w:tmpl w:val="FFC6024C"/>
    <w:lvl w:ilvl="0" w:tplc="5CBC0D3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082A6293"/>
    <w:multiLevelType w:val="multilevel"/>
    <w:tmpl w:val="6D0E53A8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mallCaps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mallCaps w:val="0"/>
        <w:sz w:val="20"/>
        <w:szCs w:val="22"/>
        <w:u w:val="none"/>
      </w:rPr>
    </w:lvl>
    <w:lvl w:ilvl="2">
      <w:start w:val="1"/>
      <w:numFmt w:val="lowerLetter"/>
      <w:lvlText w:val="(%3)"/>
      <w:lvlJc w:val="left"/>
      <w:pPr>
        <w:ind w:left="1440" w:hanging="720"/>
      </w:pPr>
      <w:rPr>
        <w:rFonts w:ascii="Times New Roman" w:eastAsia="Times New Roman" w:hAnsi="Times New Roman" w:cs="Times New Roman"/>
        <w:b w:val="0"/>
        <w:i w:val="0"/>
        <w:smallCaps w:val="0"/>
        <w:sz w:val="22"/>
        <w:szCs w:val="22"/>
        <w:u w:val="none"/>
      </w:rPr>
    </w:lvl>
    <w:lvl w:ilvl="3">
      <w:start w:val="1"/>
      <w:numFmt w:val="lowerRoman"/>
      <w:lvlText w:val="(%4)"/>
      <w:lvlJc w:val="left"/>
      <w:pPr>
        <w:ind w:left="2880" w:hanging="7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3600" w:hanging="7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5">
      <w:start w:val="1"/>
      <w:numFmt w:val="lowerLetter"/>
      <w:lvlText w:val="%6."/>
      <w:lvlJc w:val="left"/>
      <w:pPr>
        <w:ind w:left="4320" w:hanging="7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6">
      <w:start w:val="1"/>
      <w:numFmt w:val="lowerRoman"/>
      <w:lvlText w:val="%7."/>
      <w:lvlJc w:val="left"/>
      <w:pPr>
        <w:ind w:left="5040" w:hanging="7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5760" w:hanging="7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8">
      <w:start w:val="1"/>
      <w:numFmt w:val="lowerRoman"/>
      <w:lvlText w:val="%9)"/>
      <w:lvlJc w:val="left"/>
      <w:pPr>
        <w:ind w:left="6480" w:hanging="7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</w:abstractNum>
  <w:abstractNum w:abstractNumId="2" w15:restartNumberingAfterBreak="0">
    <w:nsid w:val="165868BD"/>
    <w:multiLevelType w:val="hybridMultilevel"/>
    <w:tmpl w:val="24705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6181"/>
    <w:multiLevelType w:val="multilevel"/>
    <w:tmpl w:val="9DF898BC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mallCaps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mallCaps w:val="0"/>
        <w:sz w:val="22"/>
        <w:szCs w:val="22"/>
        <w:u w:val="none"/>
      </w:rPr>
    </w:lvl>
    <w:lvl w:ilvl="2">
      <w:start w:val="1"/>
      <w:numFmt w:val="lowerLetter"/>
      <w:lvlText w:val="(%3)"/>
      <w:lvlJc w:val="left"/>
      <w:pPr>
        <w:ind w:left="1440" w:hanging="720"/>
      </w:pPr>
      <w:rPr>
        <w:rFonts w:ascii="Times New Roman" w:eastAsia="Times New Roman" w:hAnsi="Times New Roman" w:cs="Times New Roman"/>
        <w:b w:val="0"/>
        <w:i w:val="0"/>
        <w:smallCaps w:val="0"/>
        <w:sz w:val="22"/>
        <w:szCs w:val="22"/>
        <w:u w:val="none"/>
      </w:rPr>
    </w:lvl>
    <w:lvl w:ilvl="3">
      <w:start w:val="1"/>
      <w:numFmt w:val="lowerRoman"/>
      <w:lvlText w:val="(%4)"/>
      <w:lvlJc w:val="left"/>
      <w:pPr>
        <w:ind w:left="0" w:firstLine="216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288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5">
      <w:start w:val="1"/>
      <w:numFmt w:val="lowerLetter"/>
      <w:lvlText w:val="%6."/>
      <w:lvlJc w:val="left"/>
      <w:pPr>
        <w:ind w:left="0" w:firstLine="360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6">
      <w:start w:val="1"/>
      <w:numFmt w:val="lowerRoman"/>
      <w:lvlText w:val="%7."/>
      <w:lvlJc w:val="left"/>
      <w:pPr>
        <w:ind w:left="0" w:firstLine="4320"/>
      </w:pPr>
      <w:rPr>
        <w:rFonts w:ascii="Times New Roman" w:eastAsia="Times New Roman" w:hAnsi="Times New Roman" w:cs="Times New Roman"/>
        <w:b w:val="0"/>
        <w:i w:val="0"/>
        <w:smallCaps w:val="0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0" w:firstLine="5040"/>
      </w:pPr>
      <w:rPr>
        <w:rFonts w:ascii="Times New Roman" w:eastAsia="Times New Roman" w:hAnsi="Times New Roman" w:cs="Times New Roman"/>
        <w:b w:val="0"/>
        <w:i w:val="0"/>
        <w:smallCaps w:val="0"/>
        <w:color w:val="000000"/>
        <w:sz w:val="24"/>
        <w:szCs w:val="24"/>
        <w:u w:val="none"/>
      </w:rPr>
    </w:lvl>
    <w:lvl w:ilvl="8">
      <w:start w:val="1"/>
      <w:numFmt w:val="lowerRoman"/>
      <w:lvlText w:val="%9)"/>
      <w:lvlJc w:val="left"/>
      <w:pPr>
        <w:ind w:left="0" w:firstLine="5760"/>
      </w:pPr>
      <w:rPr>
        <w:rFonts w:ascii="Times New Roman" w:eastAsia="Times New Roman" w:hAnsi="Times New Roman" w:cs="Times New Roman"/>
        <w:b w:val="0"/>
        <w:i w:val="0"/>
        <w:smallCaps w:val="0"/>
        <w:color w:val="000000"/>
        <w:sz w:val="24"/>
        <w:szCs w:val="24"/>
        <w:u w:val="none"/>
      </w:rPr>
    </w:lvl>
  </w:abstractNum>
  <w:abstractNum w:abstractNumId="4" w15:restartNumberingAfterBreak="0">
    <w:nsid w:val="265D7ADD"/>
    <w:multiLevelType w:val="hybridMultilevel"/>
    <w:tmpl w:val="7BC48A0A"/>
    <w:lvl w:ilvl="0" w:tplc="4B94EDA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7AF1599"/>
    <w:multiLevelType w:val="multilevel"/>
    <w:tmpl w:val="4808D46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2.%4."/>
      <w:lvlJc w:val="left"/>
      <w:pPr>
        <w:ind w:left="2880" w:firstLine="2520"/>
      </w:pPr>
      <w:rPr>
        <w:rFonts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413D00F6"/>
    <w:multiLevelType w:val="hybridMultilevel"/>
    <w:tmpl w:val="02EE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71E9A"/>
    <w:multiLevelType w:val="multilevel"/>
    <w:tmpl w:val="6616B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425723"/>
    <w:multiLevelType w:val="hybridMultilevel"/>
    <w:tmpl w:val="5C9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86BDC"/>
    <w:multiLevelType w:val="hybridMultilevel"/>
    <w:tmpl w:val="06D68302"/>
    <w:lvl w:ilvl="0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  <w:w w:val="100"/>
        <w:sz w:val="24"/>
        <w:szCs w:val="24"/>
        <w:lang w:val="ru-RU" w:eastAsia="ru-RU" w:bidi="ru-RU"/>
      </w:rPr>
    </w:lvl>
    <w:lvl w:ilvl="1" w:tplc="074A188A">
      <w:numFmt w:val="bullet"/>
      <w:lvlText w:val="•"/>
      <w:lvlJc w:val="left"/>
      <w:pPr>
        <w:ind w:left="2248" w:hanging="360"/>
      </w:pPr>
      <w:rPr>
        <w:rFonts w:hint="default"/>
        <w:lang w:val="ru-RU" w:eastAsia="ru-RU" w:bidi="ru-RU"/>
      </w:rPr>
    </w:lvl>
    <w:lvl w:ilvl="2" w:tplc="CCD23388">
      <w:numFmt w:val="bullet"/>
      <w:lvlText w:val="•"/>
      <w:lvlJc w:val="left"/>
      <w:pPr>
        <w:ind w:left="3237" w:hanging="360"/>
      </w:pPr>
      <w:rPr>
        <w:rFonts w:hint="default"/>
        <w:lang w:val="ru-RU" w:eastAsia="ru-RU" w:bidi="ru-RU"/>
      </w:rPr>
    </w:lvl>
    <w:lvl w:ilvl="3" w:tplc="50F89910">
      <w:numFmt w:val="bullet"/>
      <w:lvlText w:val="•"/>
      <w:lvlJc w:val="left"/>
      <w:pPr>
        <w:ind w:left="4225" w:hanging="360"/>
      </w:pPr>
      <w:rPr>
        <w:rFonts w:hint="default"/>
        <w:lang w:val="ru-RU" w:eastAsia="ru-RU" w:bidi="ru-RU"/>
      </w:rPr>
    </w:lvl>
    <w:lvl w:ilvl="4" w:tplc="60121E9A">
      <w:numFmt w:val="bullet"/>
      <w:lvlText w:val="•"/>
      <w:lvlJc w:val="left"/>
      <w:pPr>
        <w:ind w:left="5214" w:hanging="360"/>
      </w:pPr>
      <w:rPr>
        <w:rFonts w:hint="default"/>
        <w:lang w:val="ru-RU" w:eastAsia="ru-RU" w:bidi="ru-RU"/>
      </w:rPr>
    </w:lvl>
    <w:lvl w:ilvl="5" w:tplc="524A4DE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6" w:tplc="8A1CE840">
      <w:numFmt w:val="bullet"/>
      <w:lvlText w:val="•"/>
      <w:lvlJc w:val="left"/>
      <w:pPr>
        <w:ind w:left="7191" w:hanging="360"/>
      </w:pPr>
      <w:rPr>
        <w:rFonts w:hint="default"/>
        <w:lang w:val="ru-RU" w:eastAsia="ru-RU" w:bidi="ru-RU"/>
      </w:rPr>
    </w:lvl>
    <w:lvl w:ilvl="7" w:tplc="74F2E804">
      <w:numFmt w:val="bullet"/>
      <w:lvlText w:val="•"/>
      <w:lvlJc w:val="left"/>
      <w:pPr>
        <w:ind w:left="8180" w:hanging="360"/>
      </w:pPr>
      <w:rPr>
        <w:rFonts w:hint="default"/>
        <w:lang w:val="ru-RU" w:eastAsia="ru-RU" w:bidi="ru-RU"/>
      </w:rPr>
    </w:lvl>
    <w:lvl w:ilvl="8" w:tplc="A142DB28">
      <w:numFmt w:val="bullet"/>
      <w:lvlText w:val="•"/>
      <w:lvlJc w:val="left"/>
      <w:pPr>
        <w:ind w:left="9169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60211DFF"/>
    <w:multiLevelType w:val="hybridMultilevel"/>
    <w:tmpl w:val="AD447DEE"/>
    <w:lvl w:ilvl="0" w:tplc="1E6A4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735E1"/>
    <w:multiLevelType w:val="hybridMultilevel"/>
    <w:tmpl w:val="1B5CF526"/>
    <w:lvl w:ilvl="0" w:tplc="E2CE9FDE">
      <w:start w:val="1"/>
      <w:numFmt w:val="decimal"/>
      <w:lvlText w:val="%1)"/>
      <w:lvlJc w:val="left"/>
      <w:pPr>
        <w:ind w:left="816" w:hanging="361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  <w:w w:val="100"/>
        <w:sz w:val="24"/>
        <w:szCs w:val="24"/>
        <w:lang w:val="ru-RU" w:eastAsia="ru-RU" w:bidi="ru-RU"/>
      </w:rPr>
    </w:lvl>
    <w:lvl w:ilvl="2" w:tplc="34A89E98">
      <w:numFmt w:val="bullet"/>
      <w:lvlText w:val="•"/>
      <w:lvlJc w:val="left"/>
      <w:pPr>
        <w:ind w:left="2358" w:hanging="360"/>
      </w:pPr>
      <w:rPr>
        <w:rFonts w:hint="default"/>
        <w:lang w:val="ru-RU" w:eastAsia="ru-RU" w:bidi="ru-RU"/>
      </w:rPr>
    </w:lvl>
    <w:lvl w:ilvl="3" w:tplc="C58E6F60">
      <w:numFmt w:val="bullet"/>
      <w:lvlText w:val="•"/>
      <w:lvlJc w:val="left"/>
      <w:pPr>
        <w:ind w:left="3456" w:hanging="360"/>
      </w:pPr>
      <w:rPr>
        <w:rFonts w:hint="default"/>
        <w:lang w:val="ru-RU" w:eastAsia="ru-RU" w:bidi="ru-RU"/>
      </w:rPr>
    </w:lvl>
    <w:lvl w:ilvl="4" w:tplc="4D9CBF9A">
      <w:numFmt w:val="bullet"/>
      <w:lvlText w:val="•"/>
      <w:lvlJc w:val="left"/>
      <w:pPr>
        <w:ind w:left="4555" w:hanging="360"/>
      </w:pPr>
      <w:rPr>
        <w:rFonts w:hint="default"/>
        <w:lang w:val="ru-RU" w:eastAsia="ru-RU" w:bidi="ru-RU"/>
      </w:rPr>
    </w:lvl>
    <w:lvl w:ilvl="5" w:tplc="FB8E0718">
      <w:numFmt w:val="bullet"/>
      <w:lvlText w:val="•"/>
      <w:lvlJc w:val="left"/>
      <w:pPr>
        <w:ind w:left="5653" w:hanging="360"/>
      </w:pPr>
      <w:rPr>
        <w:rFonts w:hint="default"/>
        <w:lang w:val="ru-RU" w:eastAsia="ru-RU" w:bidi="ru-RU"/>
      </w:rPr>
    </w:lvl>
    <w:lvl w:ilvl="6" w:tplc="5DD2BEC8">
      <w:numFmt w:val="bullet"/>
      <w:lvlText w:val="•"/>
      <w:lvlJc w:val="left"/>
      <w:pPr>
        <w:ind w:left="6752" w:hanging="360"/>
      </w:pPr>
      <w:rPr>
        <w:rFonts w:hint="default"/>
        <w:lang w:val="ru-RU" w:eastAsia="ru-RU" w:bidi="ru-RU"/>
      </w:rPr>
    </w:lvl>
    <w:lvl w:ilvl="7" w:tplc="71EAB174">
      <w:numFmt w:val="bullet"/>
      <w:lvlText w:val="•"/>
      <w:lvlJc w:val="left"/>
      <w:pPr>
        <w:ind w:left="7850" w:hanging="360"/>
      </w:pPr>
      <w:rPr>
        <w:rFonts w:hint="default"/>
        <w:lang w:val="ru-RU" w:eastAsia="ru-RU" w:bidi="ru-RU"/>
      </w:rPr>
    </w:lvl>
    <w:lvl w:ilvl="8" w:tplc="657C9BAC">
      <w:numFmt w:val="bullet"/>
      <w:lvlText w:val="•"/>
      <w:lvlJc w:val="left"/>
      <w:pPr>
        <w:ind w:left="8949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70A65732"/>
    <w:multiLevelType w:val="hybridMultilevel"/>
    <w:tmpl w:val="C0A28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8"/>
  </w:num>
  <w:num w:numId="11">
    <w:abstractNumId w:val="6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oNotTrackMoves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0E"/>
    <w:rsid w:val="0002066E"/>
    <w:rsid w:val="00024D20"/>
    <w:rsid w:val="00031309"/>
    <w:rsid w:val="00036546"/>
    <w:rsid w:val="000415C9"/>
    <w:rsid w:val="00052393"/>
    <w:rsid w:val="00060A90"/>
    <w:rsid w:val="00067435"/>
    <w:rsid w:val="00076A19"/>
    <w:rsid w:val="000818C7"/>
    <w:rsid w:val="00087A38"/>
    <w:rsid w:val="00087D43"/>
    <w:rsid w:val="000A121D"/>
    <w:rsid w:val="000A5697"/>
    <w:rsid w:val="000C0479"/>
    <w:rsid w:val="000C30AB"/>
    <w:rsid w:val="000D1A25"/>
    <w:rsid w:val="000E3258"/>
    <w:rsid w:val="000E327F"/>
    <w:rsid w:val="000F003C"/>
    <w:rsid w:val="000F51EE"/>
    <w:rsid w:val="00104FCE"/>
    <w:rsid w:val="001058D3"/>
    <w:rsid w:val="00107307"/>
    <w:rsid w:val="00107F48"/>
    <w:rsid w:val="0011060C"/>
    <w:rsid w:val="00173094"/>
    <w:rsid w:val="00180C62"/>
    <w:rsid w:val="00182D6D"/>
    <w:rsid w:val="0018595D"/>
    <w:rsid w:val="001A6167"/>
    <w:rsid w:val="001D0030"/>
    <w:rsid w:val="001D06D6"/>
    <w:rsid w:val="001D341B"/>
    <w:rsid w:val="001D565F"/>
    <w:rsid w:val="001E0C65"/>
    <w:rsid w:val="001E4779"/>
    <w:rsid w:val="001F2A29"/>
    <w:rsid w:val="00211101"/>
    <w:rsid w:val="0021424E"/>
    <w:rsid w:val="002147C2"/>
    <w:rsid w:val="00222440"/>
    <w:rsid w:val="002239D4"/>
    <w:rsid w:val="00227174"/>
    <w:rsid w:val="0023655B"/>
    <w:rsid w:val="00257035"/>
    <w:rsid w:val="00260584"/>
    <w:rsid w:val="00296FCA"/>
    <w:rsid w:val="002B739B"/>
    <w:rsid w:val="002E0C93"/>
    <w:rsid w:val="002E2C0A"/>
    <w:rsid w:val="002E34E9"/>
    <w:rsid w:val="002E4B29"/>
    <w:rsid w:val="002E5D0D"/>
    <w:rsid w:val="002E7733"/>
    <w:rsid w:val="002F6BB8"/>
    <w:rsid w:val="00301AA0"/>
    <w:rsid w:val="003067B6"/>
    <w:rsid w:val="00320723"/>
    <w:rsid w:val="00322523"/>
    <w:rsid w:val="00330D01"/>
    <w:rsid w:val="00334557"/>
    <w:rsid w:val="00342F9E"/>
    <w:rsid w:val="00343C54"/>
    <w:rsid w:val="003679B4"/>
    <w:rsid w:val="0037162A"/>
    <w:rsid w:val="00373A0A"/>
    <w:rsid w:val="003745E1"/>
    <w:rsid w:val="00375460"/>
    <w:rsid w:val="003968A6"/>
    <w:rsid w:val="003B2005"/>
    <w:rsid w:val="003E3289"/>
    <w:rsid w:val="003F2B37"/>
    <w:rsid w:val="0040762B"/>
    <w:rsid w:val="00431F15"/>
    <w:rsid w:val="004455D1"/>
    <w:rsid w:val="00445A48"/>
    <w:rsid w:val="00454EBB"/>
    <w:rsid w:val="00464910"/>
    <w:rsid w:val="0046572F"/>
    <w:rsid w:val="004842C0"/>
    <w:rsid w:val="004A034E"/>
    <w:rsid w:val="004A49C0"/>
    <w:rsid w:val="004B048B"/>
    <w:rsid w:val="004B1BD8"/>
    <w:rsid w:val="004B4116"/>
    <w:rsid w:val="004C667A"/>
    <w:rsid w:val="004C7887"/>
    <w:rsid w:val="004E312B"/>
    <w:rsid w:val="004E68B2"/>
    <w:rsid w:val="004F08F4"/>
    <w:rsid w:val="00500FC6"/>
    <w:rsid w:val="005130C7"/>
    <w:rsid w:val="005229B9"/>
    <w:rsid w:val="0054452A"/>
    <w:rsid w:val="00575BAB"/>
    <w:rsid w:val="0058123E"/>
    <w:rsid w:val="00584CF0"/>
    <w:rsid w:val="005B1FAF"/>
    <w:rsid w:val="005B2175"/>
    <w:rsid w:val="005C573D"/>
    <w:rsid w:val="005D1824"/>
    <w:rsid w:val="005D5D6D"/>
    <w:rsid w:val="005E02FD"/>
    <w:rsid w:val="005E4C23"/>
    <w:rsid w:val="005F7438"/>
    <w:rsid w:val="00611764"/>
    <w:rsid w:val="006169F2"/>
    <w:rsid w:val="006222C1"/>
    <w:rsid w:val="00636825"/>
    <w:rsid w:val="006475A7"/>
    <w:rsid w:val="00651816"/>
    <w:rsid w:val="00667022"/>
    <w:rsid w:val="00671CD7"/>
    <w:rsid w:val="00672CCD"/>
    <w:rsid w:val="00673AAA"/>
    <w:rsid w:val="00673FFF"/>
    <w:rsid w:val="00676D0E"/>
    <w:rsid w:val="006954D6"/>
    <w:rsid w:val="0069600B"/>
    <w:rsid w:val="006D102A"/>
    <w:rsid w:val="006E3ECF"/>
    <w:rsid w:val="006E4BD4"/>
    <w:rsid w:val="006E7A47"/>
    <w:rsid w:val="006F34AB"/>
    <w:rsid w:val="00701134"/>
    <w:rsid w:val="00716E4D"/>
    <w:rsid w:val="007414FC"/>
    <w:rsid w:val="007423B1"/>
    <w:rsid w:val="00743984"/>
    <w:rsid w:val="007469A5"/>
    <w:rsid w:val="00761A4C"/>
    <w:rsid w:val="00764EB7"/>
    <w:rsid w:val="007739EB"/>
    <w:rsid w:val="0077528D"/>
    <w:rsid w:val="00775ABA"/>
    <w:rsid w:val="0077790A"/>
    <w:rsid w:val="0078488E"/>
    <w:rsid w:val="007A04FE"/>
    <w:rsid w:val="007A391B"/>
    <w:rsid w:val="007D2584"/>
    <w:rsid w:val="007D2D1E"/>
    <w:rsid w:val="007E5D72"/>
    <w:rsid w:val="007E6427"/>
    <w:rsid w:val="008051D8"/>
    <w:rsid w:val="008052E1"/>
    <w:rsid w:val="00811BB3"/>
    <w:rsid w:val="00824423"/>
    <w:rsid w:val="008272E4"/>
    <w:rsid w:val="00836433"/>
    <w:rsid w:val="00843421"/>
    <w:rsid w:val="008639AE"/>
    <w:rsid w:val="00866376"/>
    <w:rsid w:val="00883451"/>
    <w:rsid w:val="00891B50"/>
    <w:rsid w:val="0089360C"/>
    <w:rsid w:val="008A4F02"/>
    <w:rsid w:val="008D5377"/>
    <w:rsid w:val="008D6A56"/>
    <w:rsid w:val="008F575F"/>
    <w:rsid w:val="00901338"/>
    <w:rsid w:val="009021DE"/>
    <w:rsid w:val="0090482D"/>
    <w:rsid w:val="00923B24"/>
    <w:rsid w:val="00935491"/>
    <w:rsid w:val="009360A6"/>
    <w:rsid w:val="00941E96"/>
    <w:rsid w:val="009433F4"/>
    <w:rsid w:val="009458D9"/>
    <w:rsid w:val="009502B5"/>
    <w:rsid w:val="00953A6E"/>
    <w:rsid w:val="009923AC"/>
    <w:rsid w:val="00996191"/>
    <w:rsid w:val="009B074D"/>
    <w:rsid w:val="009B590C"/>
    <w:rsid w:val="009C4589"/>
    <w:rsid w:val="009C4A71"/>
    <w:rsid w:val="009D5A88"/>
    <w:rsid w:val="009E0D0E"/>
    <w:rsid w:val="009E0FE6"/>
    <w:rsid w:val="009F6F89"/>
    <w:rsid w:val="00A05F40"/>
    <w:rsid w:val="00A106A7"/>
    <w:rsid w:val="00A16076"/>
    <w:rsid w:val="00A17192"/>
    <w:rsid w:val="00A24CF7"/>
    <w:rsid w:val="00A26439"/>
    <w:rsid w:val="00A31055"/>
    <w:rsid w:val="00A43835"/>
    <w:rsid w:val="00A61C94"/>
    <w:rsid w:val="00A76C3C"/>
    <w:rsid w:val="00A819FA"/>
    <w:rsid w:val="00A87B2D"/>
    <w:rsid w:val="00A91749"/>
    <w:rsid w:val="00AB1739"/>
    <w:rsid w:val="00AB69C3"/>
    <w:rsid w:val="00AD093F"/>
    <w:rsid w:val="00B0130E"/>
    <w:rsid w:val="00B256EF"/>
    <w:rsid w:val="00B344CA"/>
    <w:rsid w:val="00B35ED3"/>
    <w:rsid w:val="00B55A62"/>
    <w:rsid w:val="00B612D8"/>
    <w:rsid w:val="00B70E53"/>
    <w:rsid w:val="00B76116"/>
    <w:rsid w:val="00B76AF2"/>
    <w:rsid w:val="00B94095"/>
    <w:rsid w:val="00BC695B"/>
    <w:rsid w:val="00BC7E7E"/>
    <w:rsid w:val="00BD02CF"/>
    <w:rsid w:val="00BD1912"/>
    <w:rsid w:val="00BF660F"/>
    <w:rsid w:val="00BF7A85"/>
    <w:rsid w:val="00C0384F"/>
    <w:rsid w:val="00C052C1"/>
    <w:rsid w:val="00C1156D"/>
    <w:rsid w:val="00C13C70"/>
    <w:rsid w:val="00C234BA"/>
    <w:rsid w:val="00C4128E"/>
    <w:rsid w:val="00C57131"/>
    <w:rsid w:val="00C66CD0"/>
    <w:rsid w:val="00C73FD7"/>
    <w:rsid w:val="00C90A04"/>
    <w:rsid w:val="00C941A2"/>
    <w:rsid w:val="00C96784"/>
    <w:rsid w:val="00CA2096"/>
    <w:rsid w:val="00CA44B1"/>
    <w:rsid w:val="00CB1201"/>
    <w:rsid w:val="00CC1432"/>
    <w:rsid w:val="00CC38AB"/>
    <w:rsid w:val="00CD2E76"/>
    <w:rsid w:val="00CD4F38"/>
    <w:rsid w:val="00CE3347"/>
    <w:rsid w:val="00CF61B2"/>
    <w:rsid w:val="00D00F15"/>
    <w:rsid w:val="00D041AC"/>
    <w:rsid w:val="00D06BF8"/>
    <w:rsid w:val="00D0715F"/>
    <w:rsid w:val="00D0748B"/>
    <w:rsid w:val="00D12483"/>
    <w:rsid w:val="00D156CB"/>
    <w:rsid w:val="00D15A5F"/>
    <w:rsid w:val="00D27041"/>
    <w:rsid w:val="00D40979"/>
    <w:rsid w:val="00D5070D"/>
    <w:rsid w:val="00D82162"/>
    <w:rsid w:val="00D87764"/>
    <w:rsid w:val="00D911D6"/>
    <w:rsid w:val="00D914A1"/>
    <w:rsid w:val="00D921FF"/>
    <w:rsid w:val="00D96524"/>
    <w:rsid w:val="00DB2915"/>
    <w:rsid w:val="00E10075"/>
    <w:rsid w:val="00E13312"/>
    <w:rsid w:val="00E136FF"/>
    <w:rsid w:val="00E17587"/>
    <w:rsid w:val="00E26FE8"/>
    <w:rsid w:val="00E376F4"/>
    <w:rsid w:val="00E50593"/>
    <w:rsid w:val="00E546E0"/>
    <w:rsid w:val="00E65123"/>
    <w:rsid w:val="00E717EF"/>
    <w:rsid w:val="00EA0F57"/>
    <w:rsid w:val="00EB410B"/>
    <w:rsid w:val="00EB4A29"/>
    <w:rsid w:val="00EB517E"/>
    <w:rsid w:val="00EB7C39"/>
    <w:rsid w:val="00EC2999"/>
    <w:rsid w:val="00EC5234"/>
    <w:rsid w:val="00ED12D5"/>
    <w:rsid w:val="00ED1CC7"/>
    <w:rsid w:val="00EE0B83"/>
    <w:rsid w:val="00EF1A41"/>
    <w:rsid w:val="00EF3219"/>
    <w:rsid w:val="00EF375C"/>
    <w:rsid w:val="00F04EE3"/>
    <w:rsid w:val="00F06273"/>
    <w:rsid w:val="00F14DE6"/>
    <w:rsid w:val="00F177F7"/>
    <w:rsid w:val="00F21F0E"/>
    <w:rsid w:val="00F356C0"/>
    <w:rsid w:val="00F40FEF"/>
    <w:rsid w:val="00F41E18"/>
    <w:rsid w:val="00F45454"/>
    <w:rsid w:val="00F5030B"/>
    <w:rsid w:val="00F53967"/>
    <w:rsid w:val="00F60277"/>
    <w:rsid w:val="00F6166F"/>
    <w:rsid w:val="00F7160A"/>
    <w:rsid w:val="00F7245D"/>
    <w:rsid w:val="00F72F84"/>
    <w:rsid w:val="00F82F94"/>
    <w:rsid w:val="00F84114"/>
    <w:rsid w:val="00F969C3"/>
    <w:rsid w:val="00FA16BD"/>
    <w:rsid w:val="00FB2BE5"/>
    <w:rsid w:val="00FB2E13"/>
    <w:rsid w:val="00FD2A4A"/>
    <w:rsid w:val="00FD6B44"/>
    <w:rsid w:val="00FF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A5BE0"/>
  <w15:docId w15:val="{BFB93565-7A0A-4787-940F-5B6840CA6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D2A4A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name w:val="a5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11292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12926"/>
  </w:style>
  <w:style w:type="paragraph" w:styleId="ad">
    <w:name w:val="footer"/>
    <w:basedOn w:val="a"/>
    <w:link w:val="ae"/>
    <w:uiPriority w:val="99"/>
    <w:unhideWhenUsed/>
    <w:rsid w:val="0011292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12926"/>
  </w:style>
  <w:style w:type="paragraph" w:customStyle="1" w:styleId="Noeeu1">
    <w:name w:val="Noeeu1"/>
    <w:rsid w:val="00EB410B"/>
    <w:pPr>
      <w:widowControl w:val="0"/>
      <w:suppressAutoHyphens/>
    </w:pPr>
    <w:rPr>
      <w:rFonts w:eastAsia="Arial"/>
      <w:color w:val="000000"/>
      <w:sz w:val="20"/>
      <w:szCs w:val="20"/>
      <w:lang w:val="en-GB" w:eastAsia="ar-SA"/>
    </w:rPr>
  </w:style>
  <w:style w:type="paragraph" w:styleId="af">
    <w:name w:val="List Paragraph"/>
    <w:basedOn w:val="a"/>
    <w:uiPriority w:val="34"/>
    <w:qFormat/>
    <w:rsid w:val="00EB410B"/>
    <w:pPr>
      <w:ind w:left="720" w:firstLine="397"/>
      <w:contextualSpacing/>
      <w:jc w:val="both"/>
    </w:pPr>
    <w:rPr>
      <w:rFonts w:ascii="Arial" w:hAnsi="Arial"/>
      <w:szCs w:val="20"/>
    </w:rPr>
  </w:style>
  <w:style w:type="table" w:customStyle="1" w:styleId="TableNormal">
    <w:name w:val="Table Normal"/>
    <w:uiPriority w:val="2"/>
    <w:semiHidden/>
    <w:unhideWhenUsed/>
    <w:qFormat/>
    <w:rsid w:val="00EB410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9021D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9021D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9021D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021D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021DE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9021DE"/>
    <w:rPr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021DE"/>
    <w:rPr>
      <w:sz w:val="18"/>
      <w:szCs w:val="18"/>
    </w:rPr>
  </w:style>
  <w:style w:type="paragraph" w:styleId="af7">
    <w:name w:val="Revision"/>
    <w:hidden/>
    <w:uiPriority w:val="99"/>
    <w:semiHidden/>
    <w:rsid w:val="0037162A"/>
  </w:style>
  <w:style w:type="table" w:styleId="af8">
    <w:name w:val="Table Grid"/>
    <w:basedOn w:val="a1"/>
    <w:uiPriority w:val="39"/>
    <w:rsid w:val="00BC695B"/>
    <w:pPr>
      <w:contextualSpacing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935491"/>
    <w:rPr>
      <w:color w:val="808080"/>
    </w:rPr>
  </w:style>
  <w:style w:type="paragraph" w:customStyle="1" w:styleId="docdata">
    <w:name w:val="docdata"/>
    <w:aliases w:val="docy,v5,21747,bqiaagaaeyqcaaagiaiaaaoxswaabbtpaaaaaaaaaaaaaaaaaaaaaaaaaaaaaaaaaaaaaaaaaaaaaaaaaaaaaaaaaaaaaaaaaaaaaaaaaaaaaaaaaaaaaaaaaaaaaaaaaaaaaaaaaaaaaaaaaaaaaaaaaaaaaaaaaaaaaaaaaaaaaaaaaaaaaaaaaaaaaaaaaaaaaaaaaaaaaaaaaaaaaaaaaaaaaaaaaaaaaaa"/>
    <w:basedOn w:val="a"/>
    <w:rsid w:val="00935491"/>
    <w:pPr>
      <w:spacing w:before="100" w:beforeAutospacing="1" w:after="100" w:afterAutospacing="1"/>
    </w:pPr>
  </w:style>
  <w:style w:type="paragraph" w:styleId="afa">
    <w:name w:val="Normal (Web)"/>
    <w:basedOn w:val="a"/>
    <w:uiPriority w:val="99"/>
    <w:unhideWhenUsed/>
    <w:rsid w:val="00935491"/>
    <w:pPr>
      <w:spacing w:before="100" w:beforeAutospacing="1" w:after="100" w:afterAutospacing="1"/>
    </w:pPr>
  </w:style>
  <w:style w:type="table" w:customStyle="1" w:styleId="a51">
    <w:name w:val="a51"/>
    <w:basedOn w:val="TableNormal0"/>
    <w:rsid w:val="00060A90"/>
    <w:pPr>
      <w:spacing w:line="276" w:lineRule="auto"/>
      <w:contextualSpacing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Сетка таблицы1"/>
    <w:basedOn w:val="a1"/>
    <w:next w:val="af8"/>
    <w:uiPriority w:val="39"/>
    <w:rsid w:val="00060A90"/>
    <w:pPr>
      <w:contextualSpacing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8F5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vorobieva\Downloads\&#1056;&#1072;&#1084;&#1086;&#1095;&#1085;&#1099;&#1081;+&#1076;&#1086;&#1075;&#1086;&#1074;&#1086;&#1088;+&#1087;&#1086;&#1078;&#1077;&#1088;&#1090;&#1074;&#1086;&#1074;&#1072;&#1085;&#1080;&#1103;_&#1050;&#1086;&#1076;%20&#1044;&#1086;&#1073;&#1088;&#1072;%20(4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007F4-4D67-401C-BF5C-FFBBC9DE0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Рамочный+договор+пожертвования_Код Добра (4).dotx</Template>
  <TotalTime>1413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Vorobieva Alexia</dc:creator>
  <cp:lastModifiedBy>ASUS</cp:lastModifiedBy>
  <cp:revision>138</cp:revision>
  <dcterms:created xsi:type="dcterms:W3CDTF">2023-02-10T09:21:00Z</dcterms:created>
  <dcterms:modified xsi:type="dcterms:W3CDTF">2024-10-07T16:11:00Z</dcterms:modified>
</cp:coreProperties>
</file>